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9CBC89" w14:textId="77777777" w:rsidR="00FB7385" w:rsidRDefault="00FB7385" w:rsidP="00FB738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BAXTER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fl.1485)</w:t>
      </w:r>
    </w:p>
    <w:p w14:paraId="58F99A47" w14:textId="77777777" w:rsidR="00FB7385" w:rsidRDefault="00FB7385" w:rsidP="00FB7385">
      <w:pPr>
        <w:pStyle w:val="NoSpacing"/>
        <w:rPr>
          <w:rFonts w:cs="Times New Roman"/>
          <w:szCs w:val="24"/>
        </w:rPr>
      </w:pPr>
    </w:p>
    <w:p w14:paraId="7AA06CB5" w14:textId="77777777" w:rsidR="00FB7385" w:rsidRDefault="00FB7385" w:rsidP="00FB7385">
      <w:pPr>
        <w:pStyle w:val="NoSpacing"/>
        <w:rPr>
          <w:rFonts w:cs="Times New Roman"/>
          <w:szCs w:val="24"/>
        </w:rPr>
      </w:pPr>
    </w:p>
    <w:p w14:paraId="77775090" w14:textId="77777777" w:rsidR="00FB7385" w:rsidRDefault="00FB7385" w:rsidP="00FB738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Jan.1485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</w:t>
      </w:r>
      <w:proofErr w:type="spellStart"/>
      <w:r>
        <w:rPr>
          <w:rFonts w:cs="Times New Roman"/>
          <w:szCs w:val="24"/>
        </w:rPr>
        <w:t>Happisburgh</w:t>
      </w:r>
      <w:proofErr w:type="spellEnd"/>
      <w:r>
        <w:rPr>
          <w:rFonts w:cs="Times New Roman"/>
          <w:szCs w:val="24"/>
        </w:rPr>
        <w:t>,</w:t>
      </w:r>
    </w:p>
    <w:p w14:paraId="375AAB69" w14:textId="77777777" w:rsidR="00FB7385" w:rsidRDefault="00FB7385" w:rsidP="00FB738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Norfolk, into land holdings of Ralph Neville, 2</w:t>
      </w:r>
      <w:r w:rsidRPr="00570A36">
        <w:rPr>
          <w:rFonts w:cs="Times New Roman"/>
          <w:szCs w:val="24"/>
          <w:vertAlign w:val="superscript"/>
        </w:rPr>
        <w:t>nd</w:t>
      </w:r>
      <w:r>
        <w:rPr>
          <w:rFonts w:cs="Times New Roman"/>
          <w:szCs w:val="24"/>
        </w:rPr>
        <w:t xml:space="preserve"> Earl of Westmoreland(q.v.).</w:t>
      </w:r>
    </w:p>
    <w:p w14:paraId="2C6EA1CE" w14:textId="77777777" w:rsidR="00FB7385" w:rsidRDefault="00FB7385" w:rsidP="00FB7385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2B421A54" w14:textId="77777777" w:rsidR="00FB7385" w:rsidRDefault="00FB7385" w:rsidP="00FB7385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p.105)</w:t>
      </w:r>
    </w:p>
    <w:p w14:paraId="21F8CEBA" w14:textId="77777777" w:rsidR="00FB7385" w:rsidRDefault="00FB7385" w:rsidP="00FB7385">
      <w:pPr>
        <w:pStyle w:val="NoSpacing"/>
        <w:rPr>
          <w:rFonts w:eastAsia="Times New Roman" w:cs="Times New Roman"/>
          <w:szCs w:val="24"/>
        </w:rPr>
      </w:pPr>
    </w:p>
    <w:p w14:paraId="611F709D" w14:textId="77777777" w:rsidR="00FB7385" w:rsidRDefault="00FB7385" w:rsidP="00FB7385">
      <w:pPr>
        <w:pStyle w:val="NoSpacing"/>
        <w:rPr>
          <w:rFonts w:eastAsia="Times New Roman" w:cs="Times New Roman"/>
          <w:szCs w:val="24"/>
        </w:rPr>
      </w:pPr>
    </w:p>
    <w:p w14:paraId="0E3015F9" w14:textId="77777777" w:rsidR="00FB7385" w:rsidRDefault="00FB7385" w:rsidP="00FB7385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3 August 2023</w:t>
      </w:r>
    </w:p>
    <w:p w14:paraId="4362A38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13CE9" w14:textId="77777777" w:rsidR="00FB7385" w:rsidRDefault="00FB7385" w:rsidP="009139A6">
      <w:r>
        <w:separator/>
      </w:r>
    </w:p>
  </w:endnote>
  <w:endnote w:type="continuationSeparator" w:id="0">
    <w:p w14:paraId="128725B5" w14:textId="77777777" w:rsidR="00FB7385" w:rsidRDefault="00FB738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C2D4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8899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6178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2855C6" w14:textId="77777777" w:rsidR="00FB7385" w:rsidRDefault="00FB7385" w:rsidP="009139A6">
      <w:r>
        <w:separator/>
      </w:r>
    </w:p>
  </w:footnote>
  <w:footnote w:type="continuationSeparator" w:id="0">
    <w:p w14:paraId="236A94E4" w14:textId="77777777" w:rsidR="00FB7385" w:rsidRDefault="00FB738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1AAD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BD55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78F6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7385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B7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F5A08C"/>
  <w15:chartTrackingRefBased/>
  <w15:docId w15:val="{C32DDB22-CD82-4DBA-AE3A-370DE7D06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52</Words>
  <Characters>299</Characters>
  <Application>Microsoft Office Word</Application>
  <DocSecurity>0</DocSecurity>
  <Lines>2</Lines>
  <Paragraphs>1</Paragraphs>
  <ScaleCrop>false</ScaleCrop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2023-08-03T19:16:00Z</dcterms:created>
  <dcterms:modified xsi:type="dcterms:W3CDTF">2023-08-03T19:16:00Z</dcterms:modified>
</cp:coreProperties>
</file>